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63" w:type="dxa"/>
        <w:tblInd w:w="108" w:type="dxa"/>
        <w:tblLayout w:type="fixed"/>
        <w:tblCellMar>
          <w:left w:w="57" w:type="dxa"/>
          <w:right w:w="0" w:type="dxa"/>
        </w:tblCellMar>
        <w:tblLook w:val="00BF"/>
      </w:tblPr>
      <w:tblGrid>
        <w:gridCol w:w="4769"/>
        <w:gridCol w:w="284"/>
        <w:gridCol w:w="4110"/>
      </w:tblGrid>
      <w:tr w:rsidR="005F4450" w:rsidRPr="001278D7" w:rsidTr="008717A7">
        <w:trPr>
          <w:trHeight w:hRule="exact" w:val="255"/>
        </w:trPr>
        <w:tc>
          <w:tcPr>
            <w:tcW w:w="4769" w:type="dxa"/>
            <w:vMerge w:val="restart"/>
            <w:vAlign w:val="center"/>
          </w:tcPr>
          <w:p w:rsidR="005F4450" w:rsidRPr="000730C2" w:rsidRDefault="00617CCE" w:rsidP="006821B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noProof/>
                <w:sz w:val="20"/>
                <w:szCs w:val="20"/>
              </w:rPr>
              <w:drawing>
                <wp:inline distT="0" distB="0" distL="0" distR="0">
                  <wp:extent cx="447040" cy="44704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040" cy="447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vMerge w:val="restart"/>
            <w:vAlign w:val="center"/>
          </w:tcPr>
          <w:p w:rsidR="005F4450" w:rsidRPr="000730C2" w:rsidRDefault="005F4450" w:rsidP="006821B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5F4450" w:rsidRPr="000730C2" w:rsidRDefault="005F4450" w:rsidP="006821BE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F4450" w:rsidRPr="001278D7" w:rsidTr="008717A7">
        <w:trPr>
          <w:trHeight w:hRule="exact" w:val="255"/>
        </w:trPr>
        <w:tc>
          <w:tcPr>
            <w:tcW w:w="4769" w:type="dxa"/>
            <w:vMerge/>
            <w:vAlign w:val="center"/>
          </w:tcPr>
          <w:p w:rsidR="005F4450" w:rsidRPr="000730C2" w:rsidRDefault="005F4450" w:rsidP="006821B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Merge/>
            <w:vAlign w:val="center"/>
          </w:tcPr>
          <w:p w:rsidR="005F4450" w:rsidRPr="000730C2" w:rsidRDefault="005F4450" w:rsidP="006821B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5F4450" w:rsidRPr="000730C2" w:rsidRDefault="005F4450" w:rsidP="006821BE">
            <w:pPr>
              <w:rPr>
                <w:rFonts w:ascii="Calibri" w:hAnsi="Calibri" w:cs="Arial"/>
                <w:b/>
                <w:sz w:val="16"/>
                <w:szCs w:val="16"/>
              </w:rPr>
            </w:pPr>
          </w:p>
        </w:tc>
      </w:tr>
      <w:tr w:rsidR="005F4450" w:rsidRPr="001278D7" w:rsidTr="008717A7">
        <w:trPr>
          <w:trHeight w:hRule="exact" w:val="255"/>
        </w:trPr>
        <w:tc>
          <w:tcPr>
            <w:tcW w:w="4769" w:type="dxa"/>
            <w:vMerge/>
            <w:vAlign w:val="center"/>
          </w:tcPr>
          <w:p w:rsidR="005F4450" w:rsidRPr="000730C2" w:rsidRDefault="005F4450" w:rsidP="006821B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Merge/>
            <w:vAlign w:val="center"/>
          </w:tcPr>
          <w:p w:rsidR="005F4450" w:rsidRPr="000730C2" w:rsidRDefault="005F4450" w:rsidP="006821B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5F4450" w:rsidRPr="000730C2" w:rsidRDefault="005F4450" w:rsidP="001E528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0730C2">
              <w:rPr>
                <w:rFonts w:ascii="Calibri" w:hAnsi="Calibri" w:cs="Arial"/>
                <w:b/>
                <w:sz w:val="20"/>
                <w:szCs w:val="20"/>
                <w:lang w:val="en-US"/>
              </w:rPr>
              <w:t>Λαμ</w:t>
            </w:r>
            <w:r w:rsidRPr="000730C2">
              <w:rPr>
                <w:rFonts w:ascii="Calibri" w:hAnsi="Calibri" w:cs="Arial"/>
                <w:b/>
                <w:sz w:val="20"/>
                <w:szCs w:val="20"/>
              </w:rPr>
              <w:t>ία</w:t>
            </w:r>
            <w:r w:rsidRPr="000730C2">
              <w:rPr>
                <w:rFonts w:ascii="Calibri" w:hAnsi="Calibri" w:cs="Arial"/>
                <w:b/>
                <w:sz w:val="20"/>
                <w:szCs w:val="20"/>
                <w:lang w:val="en-US"/>
              </w:rPr>
              <w:t>,</w:t>
            </w:r>
            <w:r w:rsidR="00A91732">
              <w:rPr>
                <w:rFonts w:ascii="Calibri" w:hAnsi="Calibri" w:cs="Arial"/>
                <w:b/>
                <w:sz w:val="20"/>
                <w:szCs w:val="20"/>
              </w:rPr>
              <w:t>26</w:t>
            </w:r>
            <w:r w:rsidR="008665FD">
              <w:rPr>
                <w:rFonts w:ascii="Calibri" w:hAnsi="Calibri" w:cs="Arial"/>
                <w:b/>
                <w:sz w:val="20"/>
                <w:szCs w:val="20"/>
              </w:rPr>
              <w:t>-1</w:t>
            </w:r>
            <w:r w:rsidR="00A91732">
              <w:rPr>
                <w:rFonts w:ascii="Calibri" w:hAnsi="Calibri" w:cs="Arial"/>
                <w:b/>
                <w:sz w:val="20"/>
                <w:szCs w:val="20"/>
              </w:rPr>
              <w:t>0</w:t>
            </w:r>
            <w:r w:rsidR="008665FD">
              <w:rPr>
                <w:rFonts w:ascii="Calibri" w:hAnsi="Calibri" w:cs="Arial"/>
                <w:b/>
                <w:sz w:val="20"/>
                <w:szCs w:val="20"/>
              </w:rPr>
              <w:t>-20</w:t>
            </w:r>
            <w:r w:rsidR="00A91732">
              <w:rPr>
                <w:rFonts w:ascii="Calibri" w:hAnsi="Calibri" w:cs="Arial"/>
                <w:b/>
                <w:sz w:val="20"/>
                <w:szCs w:val="20"/>
              </w:rPr>
              <w:t>20</w:t>
            </w:r>
          </w:p>
        </w:tc>
      </w:tr>
      <w:tr w:rsidR="005F4450" w:rsidRPr="001278D7" w:rsidTr="008717A7">
        <w:trPr>
          <w:trHeight w:hRule="exact" w:val="255"/>
        </w:trPr>
        <w:tc>
          <w:tcPr>
            <w:tcW w:w="4769" w:type="dxa"/>
            <w:vAlign w:val="center"/>
          </w:tcPr>
          <w:p w:rsidR="005F4450" w:rsidRPr="000730C2" w:rsidRDefault="005F4450" w:rsidP="00D729EA">
            <w:pPr>
              <w:spacing w:line="360" w:lineRule="auto"/>
              <w:jc w:val="center"/>
              <w:rPr>
                <w:rFonts w:ascii="Calibri" w:hAnsi="Calibri" w:cs="Arial"/>
                <w:spacing w:val="50"/>
              </w:rPr>
            </w:pPr>
            <w:r w:rsidRPr="000730C2">
              <w:rPr>
                <w:rFonts w:ascii="Calibri" w:hAnsi="Calibri" w:cs="Arial"/>
              </w:rPr>
              <w:t>ΕΛΛΗΝΙΚΗ ΔΗΜΟΚΡΑΤΙΑ</w:t>
            </w:r>
          </w:p>
        </w:tc>
        <w:tc>
          <w:tcPr>
            <w:tcW w:w="284" w:type="dxa"/>
            <w:vAlign w:val="center"/>
          </w:tcPr>
          <w:p w:rsidR="005F4450" w:rsidRPr="000730C2" w:rsidRDefault="005F4450" w:rsidP="00D729EA">
            <w:pPr>
              <w:spacing w:line="360" w:lineRule="auto"/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5F4450" w:rsidRPr="00DE2265" w:rsidRDefault="00676C5F" w:rsidP="001E5281">
            <w:pPr>
              <w:spacing w:line="360" w:lineRule="auto"/>
              <w:rPr>
                <w:rFonts w:ascii="Calibri" w:hAnsi="Calibri" w:cs="Arial"/>
                <w:b/>
                <w:color w:val="000000"/>
                <w:sz w:val="20"/>
                <w:szCs w:val="20"/>
              </w:rPr>
            </w:pPr>
            <w:r w:rsidRPr="00DE2265">
              <w:rPr>
                <w:rFonts w:ascii="Calibri" w:hAnsi="Calibri" w:cs="Arial"/>
                <w:b/>
                <w:color w:val="000000"/>
                <w:sz w:val="20"/>
                <w:szCs w:val="20"/>
              </w:rPr>
              <w:t>Αρ. Πρωτ.</w:t>
            </w:r>
            <w:r w:rsidR="00926662" w:rsidRPr="00DE2265">
              <w:rPr>
                <w:rFonts w:ascii="Calibri" w:hAnsi="Calibri" w:cs="Arial"/>
                <w:b/>
                <w:color w:val="000000"/>
                <w:sz w:val="20"/>
                <w:szCs w:val="20"/>
              </w:rPr>
              <w:t xml:space="preserve"> Φ.</w:t>
            </w:r>
            <w:r w:rsidR="00141746">
              <w:rPr>
                <w:rFonts w:ascii="Calibri" w:hAnsi="Calibri"/>
                <w:b/>
                <w:color w:val="000000"/>
                <w:sz w:val="20"/>
                <w:szCs w:val="20"/>
              </w:rPr>
              <w:t>2.1</w:t>
            </w:r>
            <w:r w:rsidR="001653A4" w:rsidRPr="00DE2265">
              <w:rPr>
                <w:rFonts w:ascii="Calibri" w:hAnsi="Calibri"/>
                <w:b/>
                <w:color w:val="000000"/>
                <w:sz w:val="20"/>
                <w:szCs w:val="20"/>
              </w:rPr>
              <w:t>/</w:t>
            </w:r>
            <w:r w:rsidR="00A91732">
              <w:rPr>
                <w:rFonts w:ascii="Calibri" w:hAnsi="Calibri"/>
                <w:b/>
                <w:color w:val="000000"/>
                <w:sz w:val="20"/>
                <w:szCs w:val="20"/>
              </w:rPr>
              <w:t>4281</w:t>
            </w:r>
          </w:p>
        </w:tc>
      </w:tr>
      <w:tr w:rsidR="005F4450" w:rsidRPr="001278D7" w:rsidTr="008717A7">
        <w:trPr>
          <w:trHeight w:hRule="exact" w:val="255"/>
        </w:trPr>
        <w:tc>
          <w:tcPr>
            <w:tcW w:w="4769" w:type="dxa"/>
            <w:vAlign w:val="center"/>
          </w:tcPr>
          <w:p w:rsidR="005F4450" w:rsidRPr="000730C2" w:rsidRDefault="005F4450" w:rsidP="007C7D82">
            <w:pPr>
              <w:spacing w:line="360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0730C2">
              <w:rPr>
                <w:rFonts w:ascii="Calibri" w:hAnsi="Calibri" w:cs="Arial"/>
                <w:sz w:val="22"/>
                <w:szCs w:val="22"/>
              </w:rPr>
              <w:t>ΥΠΟΥΡΓΕΙΟ</w:t>
            </w:r>
            <w:r w:rsidR="007C7D82" w:rsidRPr="000730C2">
              <w:rPr>
                <w:rFonts w:ascii="Calibri" w:hAnsi="Calibri" w:cs="Arial"/>
                <w:sz w:val="22"/>
                <w:szCs w:val="22"/>
              </w:rPr>
              <w:t xml:space="preserve"> ΠΑΙΔΕΙΑΣ</w:t>
            </w:r>
            <w:r w:rsidR="006D6BD2">
              <w:rPr>
                <w:rFonts w:ascii="Calibri" w:hAnsi="Calibri" w:cs="Arial"/>
                <w:sz w:val="22"/>
                <w:szCs w:val="22"/>
              </w:rPr>
              <w:t xml:space="preserve">, </w:t>
            </w:r>
            <w:r w:rsidR="007C7D82">
              <w:rPr>
                <w:rFonts w:ascii="Calibri" w:hAnsi="Calibri" w:cs="Arial"/>
                <w:sz w:val="22"/>
                <w:szCs w:val="22"/>
              </w:rPr>
              <w:t>ΕΡΕΥΝΑΣ</w:t>
            </w:r>
          </w:p>
        </w:tc>
        <w:tc>
          <w:tcPr>
            <w:tcW w:w="284" w:type="dxa"/>
            <w:vAlign w:val="center"/>
          </w:tcPr>
          <w:p w:rsidR="005F4450" w:rsidRPr="000730C2" w:rsidRDefault="005F4450" w:rsidP="00D729EA">
            <w:pPr>
              <w:spacing w:line="360" w:lineRule="auto"/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5F4450" w:rsidRPr="000730C2" w:rsidRDefault="005F4450" w:rsidP="00D729EA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6D6BD2" w:rsidRPr="001278D7" w:rsidTr="008717A7">
        <w:trPr>
          <w:trHeight w:hRule="exact" w:val="255"/>
        </w:trPr>
        <w:tc>
          <w:tcPr>
            <w:tcW w:w="4769" w:type="dxa"/>
            <w:vAlign w:val="center"/>
          </w:tcPr>
          <w:p w:rsidR="006D6BD2" w:rsidRPr="000730C2" w:rsidRDefault="006D6BD2" w:rsidP="00D729EA">
            <w:pPr>
              <w:spacing w:line="360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0730C2">
              <w:rPr>
                <w:rFonts w:ascii="Calibri" w:hAnsi="Calibri" w:cs="Arial"/>
                <w:sz w:val="22"/>
                <w:szCs w:val="22"/>
              </w:rPr>
              <w:t>ΚΑΙ ΘΡΗΣΚΕΥΜΑΤΩΝ</w:t>
            </w:r>
          </w:p>
        </w:tc>
        <w:tc>
          <w:tcPr>
            <w:tcW w:w="284" w:type="dxa"/>
            <w:vAlign w:val="center"/>
          </w:tcPr>
          <w:p w:rsidR="006D6BD2" w:rsidRPr="000730C2" w:rsidRDefault="006D6BD2" w:rsidP="00D729EA">
            <w:pPr>
              <w:spacing w:line="360" w:lineRule="auto"/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6D6BD2" w:rsidRPr="000730C2" w:rsidRDefault="006D6BD2" w:rsidP="00D729EA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676C5F" w:rsidRPr="001278D7" w:rsidTr="008717A7">
        <w:trPr>
          <w:trHeight w:hRule="exact" w:val="195"/>
        </w:trPr>
        <w:tc>
          <w:tcPr>
            <w:tcW w:w="4769" w:type="dxa"/>
            <w:vAlign w:val="center"/>
          </w:tcPr>
          <w:p w:rsidR="00676C5F" w:rsidRPr="000730C2" w:rsidRDefault="00676C5F" w:rsidP="005F44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730C2">
              <w:rPr>
                <w:rFonts w:ascii="Calibri" w:hAnsi="Calibri" w:cs="Arial"/>
                <w:sz w:val="20"/>
                <w:szCs w:val="20"/>
              </w:rPr>
              <w:t>------</w:t>
            </w:r>
          </w:p>
        </w:tc>
        <w:tc>
          <w:tcPr>
            <w:tcW w:w="284" w:type="dxa"/>
            <w:vAlign w:val="center"/>
          </w:tcPr>
          <w:p w:rsidR="00676C5F" w:rsidRPr="000730C2" w:rsidRDefault="00676C5F" w:rsidP="006821B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676C5F" w:rsidRPr="000730C2" w:rsidRDefault="00676C5F" w:rsidP="006821BE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856B4F" w:rsidRPr="001278D7" w:rsidTr="008717A7">
        <w:trPr>
          <w:trHeight w:hRule="exact" w:val="255"/>
        </w:trPr>
        <w:tc>
          <w:tcPr>
            <w:tcW w:w="4769" w:type="dxa"/>
            <w:vAlign w:val="center"/>
          </w:tcPr>
          <w:p w:rsidR="00856B4F" w:rsidRPr="000730C2" w:rsidRDefault="00856B4F" w:rsidP="006821B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730C2">
              <w:rPr>
                <w:rFonts w:ascii="Calibri" w:hAnsi="Calibri" w:cs="Arial"/>
                <w:sz w:val="20"/>
                <w:szCs w:val="20"/>
              </w:rPr>
              <w:t>ΠΕΡΙΦΕΡΕΙΑΚΗ ΔΙΕΥΘΥΝΣΗ</w:t>
            </w:r>
          </w:p>
        </w:tc>
        <w:tc>
          <w:tcPr>
            <w:tcW w:w="284" w:type="dxa"/>
            <w:vAlign w:val="center"/>
          </w:tcPr>
          <w:p w:rsidR="00856B4F" w:rsidRPr="000730C2" w:rsidRDefault="00856B4F" w:rsidP="006821B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856B4F" w:rsidRPr="001653A4" w:rsidRDefault="005F4450" w:rsidP="00A5169C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1653A4">
              <w:rPr>
                <w:rFonts w:ascii="Calibri" w:hAnsi="Calibri" w:cs="Arial"/>
                <w:b/>
                <w:sz w:val="22"/>
                <w:szCs w:val="22"/>
              </w:rPr>
              <w:t>ΠΡΟΣ:</w:t>
            </w:r>
            <w:r w:rsidR="001E5281">
              <w:rPr>
                <w:rFonts w:ascii="Calibri" w:hAnsi="Calibri" w:cs="Arial"/>
                <w:b/>
                <w:sz w:val="22"/>
                <w:szCs w:val="22"/>
              </w:rPr>
              <w:t xml:space="preserve">  ΔΗΜΟ ΛΑΜΙΕΩΝ</w:t>
            </w:r>
          </w:p>
        </w:tc>
      </w:tr>
      <w:tr w:rsidR="00856B4F" w:rsidRPr="001278D7" w:rsidTr="008717A7">
        <w:trPr>
          <w:trHeight w:hRule="exact" w:val="284"/>
        </w:trPr>
        <w:tc>
          <w:tcPr>
            <w:tcW w:w="4769" w:type="dxa"/>
            <w:vAlign w:val="center"/>
          </w:tcPr>
          <w:p w:rsidR="00856B4F" w:rsidRPr="000730C2" w:rsidRDefault="00856B4F" w:rsidP="006821B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730C2">
              <w:rPr>
                <w:rFonts w:ascii="Calibri" w:hAnsi="Calibri" w:cs="Arial"/>
                <w:sz w:val="20"/>
                <w:szCs w:val="20"/>
              </w:rPr>
              <w:t xml:space="preserve">ΠΡΩΤΟΒΑΘΜΙΑΣ ΚΑΙ ΔΕΥΤΕΡΟΒΑΘΜΙΑΣ </w:t>
            </w:r>
          </w:p>
        </w:tc>
        <w:tc>
          <w:tcPr>
            <w:tcW w:w="284" w:type="dxa"/>
            <w:vAlign w:val="center"/>
          </w:tcPr>
          <w:p w:rsidR="00856B4F" w:rsidRPr="000730C2" w:rsidRDefault="00141746" w:rsidP="006821B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  <w:tc>
          <w:tcPr>
            <w:tcW w:w="4110" w:type="dxa"/>
            <w:vAlign w:val="center"/>
          </w:tcPr>
          <w:p w:rsidR="00856B4F" w:rsidRDefault="001E5281" w:rsidP="001E5281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              Αντιδήμαρχο Υπεύθυνο για </w:t>
            </w:r>
          </w:p>
          <w:p w:rsidR="001E5281" w:rsidRPr="001653A4" w:rsidRDefault="001E5281" w:rsidP="001E528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856B4F" w:rsidRPr="001278D7" w:rsidTr="008717A7">
        <w:trPr>
          <w:trHeight w:hRule="exact" w:val="255"/>
        </w:trPr>
        <w:tc>
          <w:tcPr>
            <w:tcW w:w="4769" w:type="dxa"/>
            <w:vAlign w:val="center"/>
          </w:tcPr>
          <w:p w:rsidR="00856B4F" w:rsidRPr="000730C2" w:rsidRDefault="00856B4F" w:rsidP="006821B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730C2">
              <w:rPr>
                <w:rFonts w:ascii="Calibri" w:hAnsi="Calibri" w:cs="Arial"/>
                <w:sz w:val="20"/>
                <w:szCs w:val="20"/>
              </w:rPr>
              <w:t xml:space="preserve">ΕΚΠΑΙΔΕΥΣΗΣ </w:t>
            </w:r>
            <w:r w:rsidR="00106813" w:rsidRPr="000730C2">
              <w:rPr>
                <w:rFonts w:ascii="Calibri" w:hAnsi="Calibri" w:cs="Arial"/>
                <w:sz w:val="20"/>
                <w:szCs w:val="20"/>
              </w:rPr>
              <w:t>ΣΤΕΡΕΑΣ ΕΛΛΑΔΑΣ</w:t>
            </w:r>
          </w:p>
        </w:tc>
        <w:tc>
          <w:tcPr>
            <w:tcW w:w="284" w:type="dxa"/>
            <w:vAlign w:val="center"/>
          </w:tcPr>
          <w:p w:rsidR="00856B4F" w:rsidRPr="000730C2" w:rsidRDefault="00856B4F" w:rsidP="006821B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856B4F" w:rsidRPr="007B639A" w:rsidRDefault="001E5281" w:rsidP="001E5281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              Θέματα Παιδείας</w:t>
            </w:r>
          </w:p>
        </w:tc>
      </w:tr>
      <w:tr w:rsidR="00A353DF" w:rsidRPr="001278D7" w:rsidTr="008717A7">
        <w:trPr>
          <w:trHeight w:hRule="exact" w:val="255"/>
        </w:trPr>
        <w:tc>
          <w:tcPr>
            <w:tcW w:w="4769" w:type="dxa"/>
            <w:vAlign w:val="center"/>
          </w:tcPr>
          <w:p w:rsidR="00A353DF" w:rsidRPr="000730C2" w:rsidRDefault="00E27C59" w:rsidP="00A353D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-----</w:t>
            </w:r>
          </w:p>
        </w:tc>
        <w:tc>
          <w:tcPr>
            <w:tcW w:w="284" w:type="dxa"/>
            <w:vAlign w:val="center"/>
          </w:tcPr>
          <w:p w:rsidR="00A353DF" w:rsidRPr="000730C2" w:rsidRDefault="00A353DF" w:rsidP="006821B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A353DF" w:rsidRPr="007B639A" w:rsidRDefault="00A353DF" w:rsidP="00141746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A353DF" w:rsidRPr="001278D7" w:rsidTr="008717A7">
        <w:trPr>
          <w:trHeight w:hRule="exact" w:val="255"/>
        </w:trPr>
        <w:tc>
          <w:tcPr>
            <w:tcW w:w="4769" w:type="dxa"/>
            <w:vAlign w:val="center"/>
          </w:tcPr>
          <w:p w:rsidR="00A353DF" w:rsidRPr="000730C2" w:rsidRDefault="00E27C59" w:rsidP="006821B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ΔΙΕΥΘΥΝΣΗ ΠΡΩΤΟΒΑΘΜΙΑΣ ΕΚΠΑΙΔΕΥΣΗΣ</w:t>
            </w:r>
          </w:p>
        </w:tc>
        <w:tc>
          <w:tcPr>
            <w:tcW w:w="284" w:type="dxa"/>
            <w:vAlign w:val="center"/>
          </w:tcPr>
          <w:p w:rsidR="00A353DF" w:rsidRPr="000730C2" w:rsidRDefault="00A353DF" w:rsidP="006821B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A353DF" w:rsidRPr="007B639A" w:rsidRDefault="00A353DF" w:rsidP="00E070A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F14BEA" w:rsidRPr="001278D7" w:rsidTr="008717A7">
        <w:trPr>
          <w:trHeight w:hRule="exact" w:val="255"/>
        </w:trPr>
        <w:tc>
          <w:tcPr>
            <w:tcW w:w="4769" w:type="dxa"/>
            <w:vAlign w:val="center"/>
          </w:tcPr>
          <w:p w:rsidR="00F14BEA" w:rsidRDefault="00F14BEA" w:rsidP="006821B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ΦΘΙΩΤΙΔΑΣ</w:t>
            </w:r>
          </w:p>
        </w:tc>
        <w:tc>
          <w:tcPr>
            <w:tcW w:w="284" w:type="dxa"/>
            <w:vAlign w:val="center"/>
          </w:tcPr>
          <w:p w:rsidR="00F14BEA" w:rsidRPr="000730C2" w:rsidRDefault="00F14BEA" w:rsidP="006821B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F14BEA" w:rsidRPr="001653A4" w:rsidRDefault="00F14BEA" w:rsidP="00621BF0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  <w:lang w:val="en-US"/>
              </w:rPr>
              <w:t>KOIN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:                     </w:t>
            </w:r>
            <w:r w:rsidRPr="001653A4">
              <w:rPr>
                <w:rFonts w:ascii="Calibri" w:hAnsi="Calibri"/>
                <w:b/>
                <w:sz w:val="22"/>
                <w:szCs w:val="22"/>
              </w:rPr>
              <w:t>ΥΠ</w:t>
            </w:r>
            <w:r w:rsidR="009B75BE">
              <w:rPr>
                <w:rFonts w:ascii="Calibri" w:hAnsi="Calibri"/>
                <w:b/>
                <w:sz w:val="22"/>
                <w:szCs w:val="22"/>
              </w:rPr>
              <w:t>ΑΙΘ</w:t>
            </w:r>
          </w:p>
          <w:p w:rsidR="00F14BEA" w:rsidRPr="007B639A" w:rsidRDefault="00F14BEA" w:rsidP="00621BF0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F14BEA" w:rsidRPr="001278D7" w:rsidTr="008717A7">
        <w:trPr>
          <w:trHeight w:hRule="exact" w:val="238"/>
        </w:trPr>
        <w:tc>
          <w:tcPr>
            <w:tcW w:w="4769" w:type="dxa"/>
            <w:vAlign w:val="center"/>
          </w:tcPr>
          <w:p w:rsidR="00F14BEA" w:rsidRPr="000730C2" w:rsidRDefault="00F14BEA" w:rsidP="00676C5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730C2">
              <w:rPr>
                <w:rFonts w:ascii="Calibri" w:hAnsi="Calibri" w:cs="Arial"/>
                <w:sz w:val="20"/>
                <w:szCs w:val="20"/>
              </w:rPr>
              <w:t>------</w:t>
            </w:r>
          </w:p>
        </w:tc>
        <w:tc>
          <w:tcPr>
            <w:tcW w:w="284" w:type="dxa"/>
            <w:vAlign w:val="center"/>
          </w:tcPr>
          <w:p w:rsidR="00F14BEA" w:rsidRPr="000730C2" w:rsidRDefault="00F14BEA" w:rsidP="006821B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F14BEA" w:rsidRPr="007B639A" w:rsidRDefault="00F14BEA" w:rsidP="00621BF0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7B639A">
              <w:rPr>
                <w:rFonts w:ascii="Calibri" w:hAnsi="Calibri"/>
                <w:b/>
                <w:sz w:val="22"/>
                <w:szCs w:val="22"/>
              </w:rPr>
              <w:t xml:space="preserve">Δ/νση </w:t>
            </w:r>
            <w:r>
              <w:rPr>
                <w:rFonts w:ascii="Calibri" w:hAnsi="Calibri"/>
                <w:b/>
                <w:sz w:val="22"/>
                <w:szCs w:val="22"/>
              </w:rPr>
              <w:t>Σπουδών, Προγρ/των &amp;</w:t>
            </w:r>
          </w:p>
        </w:tc>
      </w:tr>
      <w:tr w:rsidR="00F14BEA" w:rsidRPr="001278D7" w:rsidTr="008717A7">
        <w:trPr>
          <w:trHeight w:hRule="exact" w:val="255"/>
        </w:trPr>
        <w:tc>
          <w:tcPr>
            <w:tcW w:w="4769" w:type="dxa"/>
            <w:vAlign w:val="center"/>
          </w:tcPr>
          <w:p w:rsidR="00F14BEA" w:rsidRPr="000730C2" w:rsidRDefault="00F14BEA" w:rsidP="008665FD">
            <w:pPr>
              <w:rPr>
                <w:rFonts w:ascii="Calibri" w:hAnsi="Calibri" w:cs="Arial"/>
                <w:sz w:val="20"/>
                <w:szCs w:val="20"/>
              </w:rPr>
            </w:pPr>
            <w:r w:rsidRPr="000730C2">
              <w:rPr>
                <w:rFonts w:ascii="Calibri" w:hAnsi="Calibri" w:cs="Arial"/>
                <w:sz w:val="20"/>
                <w:szCs w:val="20"/>
              </w:rPr>
              <w:t>Διεύθυνση:</w:t>
            </w:r>
            <w:r w:rsidRPr="000730C2">
              <w:rPr>
                <w:rFonts w:ascii="Calibri" w:hAnsi="Calibri" w:cs="Arial"/>
                <w:sz w:val="20"/>
                <w:szCs w:val="20"/>
              </w:rPr>
              <w:tab/>
            </w:r>
            <w:r>
              <w:rPr>
                <w:rFonts w:ascii="Calibri" w:hAnsi="Calibri" w:cs="Arial"/>
                <w:sz w:val="20"/>
                <w:szCs w:val="20"/>
              </w:rPr>
              <w:t>Θερμοπυλών 60- Λαμία, 35133</w:t>
            </w:r>
          </w:p>
        </w:tc>
        <w:tc>
          <w:tcPr>
            <w:tcW w:w="284" w:type="dxa"/>
            <w:vAlign w:val="center"/>
          </w:tcPr>
          <w:p w:rsidR="00F14BEA" w:rsidRPr="000730C2" w:rsidRDefault="00F14BEA" w:rsidP="006821B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F14BEA" w:rsidRPr="007B639A" w:rsidRDefault="00F14BEA" w:rsidP="00621BF0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Οργάνωσης Α/θμιας Εκπ/σης</w:t>
            </w:r>
          </w:p>
        </w:tc>
      </w:tr>
      <w:tr w:rsidR="00F14BEA" w:rsidRPr="001278D7" w:rsidTr="008717A7">
        <w:trPr>
          <w:trHeight w:hRule="exact" w:val="255"/>
        </w:trPr>
        <w:tc>
          <w:tcPr>
            <w:tcW w:w="4769" w:type="dxa"/>
            <w:vAlign w:val="center"/>
          </w:tcPr>
          <w:p w:rsidR="00F14BEA" w:rsidRPr="000730C2" w:rsidRDefault="00F14BEA" w:rsidP="00E27C59">
            <w:pPr>
              <w:rPr>
                <w:rFonts w:ascii="Calibri" w:hAnsi="Calibri" w:cs="Arial"/>
                <w:sz w:val="20"/>
                <w:szCs w:val="20"/>
              </w:rPr>
            </w:pPr>
            <w:r w:rsidRPr="000730C2">
              <w:rPr>
                <w:rFonts w:ascii="Calibri" w:hAnsi="Calibri" w:cs="Arial"/>
                <w:sz w:val="20"/>
                <w:szCs w:val="20"/>
              </w:rPr>
              <w:t>Ηλεκτρ. Δ/νση:</w:t>
            </w:r>
            <w:r w:rsidRPr="000730C2">
              <w:rPr>
                <w:rFonts w:ascii="Calibri" w:hAnsi="Calibri" w:cs="Arial"/>
                <w:sz w:val="20"/>
                <w:szCs w:val="20"/>
              </w:rPr>
              <w:tab/>
            </w:r>
            <w:r>
              <w:rPr>
                <w:rFonts w:ascii="Calibri" w:hAnsi="Calibri" w:cs="Arial"/>
                <w:sz w:val="20"/>
                <w:szCs w:val="20"/>
                <w:lang w:val="en-US"/>
              </w:rPr>
              <w:t>dipefth</w:t>
            </w:r>
            <w:r w:rsidRPr="00E27C59">
              <w:rPr>
                <w:rFonts w:ascii="Calibri" w:hAnsi="Calibri" w:cs="Arial"/>
                <w:sz w:val="20"/>
                <w:szCs w:val="20"/>
              </w:rPr>
              <w:t>@</w:t>
            </w:r>
            <w:r>
              <w:rPr>
                <w:rFonts w:ascii="Calibri" w:hAnsi="Calibri" w:cs="Arial"/>
                <w:sz w:val="20"/>
                <w:szCs w:val="20"/>
                <w:lang w:val="en-US"/>
              </w:rPr>
              <w:t>sch</w:t>
            </w:r>
            <w:r w:rsidRPr="00E27C59">
              <w:rPr>
                <w:rFonts w:ascii="Calibri" w:hAnsi="Calibri" w:cs="Arial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sz w:val="20"/>
                <w:szCs w:val="20"/>
                <w:lang w:val="en-US"/>
              </w:rPr>
              <w:t>gr</w:t>
            </w:r>
          </w:p>
        </w:tc>
        <w:tc>
          <w:tcPr>
            <w:tcW w:w="284" w:type="dxa"/>
            <w:vAlign w:val="center"/>
          </w:tcPr>
          <w:p w:rsidR="00F14BEA" w:rsidRPr="000730C2" w:rsidRDefault="00F14BEA" w:rsidP="006821B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F14BEA" w:rsidRPr="007B639A" w:rsidRDefault="00F14BEA" w:rsidP="00621BF0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Τμήμα Α΄</w:t>
            </w:r>
          </w:p>
        </w:tc>
      </w:tr>
      <w:tr w:rsidR="00F14BEA" w:rsidRPr="001278D7" w:rsidTr="008717A7">
        <w:trPr>
          <w:trHeight w:hRule="exact" w:val="255"/>
        </w:trPr>
        <w:tc>
          <w:tcPr>
            <w:tcW w:w="4769" w:type="dxa"/>
            <w:vAlign w:val="center"/>
          </w:tcPr>
          <w:p w:rsidR="00F14BEA" w:rsidRPr="00E27C59" w:rsidRDefault="00F14BEA" w:rsidP="009F3061">
            <w:pPr>
              <w:rPr>
                <w:rFonts w:ascii="Calibri" w:hAnsi="Calibri" w:cs="Arial"/>
                <w:sz w:val="20"/>
                <w:szCs w:val="20"/>
              </w:rPr>
            </w:pPr>
            <w:r w:rsidRPr="000730C2">
              <w:rPr>
                <w:rFonts w:ascii="Calibri" w:hAnsi="Calibri" w:cs="Arial"/>
                <w:sz w:val="20"/>
                <w:szCs w:val="20"/>
              </w:rPr>
              <w:t>Πληροφορίες:</w:t>
            </w:r>
            <w:r w:rsidR="009B75BE">
              <w:rPr>
                <w:rFonts w:ascii="Calibri" w:hAnsi="Calibri" w:cs="Arial"/>
                <w:sz w:val="20"/>
                <w:szCs w:val="20"/>
              </w:rPr>
              <w:t>Ανδρεόπουλος Γεώργιος</w:t>
            </w:r>
          </w:p>
        </w:tc>
        <w:tc>
          <w:tcPr>
            <w:tcW w:w="284" w:type="dxa"/>
            <w:vAlign w:val="center"/>
          </w:tcPr>
          <w:p w:rsidR="00F14BEA" w:rsidRPr="000730C2" w:rsidRDefault="00F14BEA" w:rsidP="006821B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</w:t>
            </w:r>
          </w:p>
        </w:tc>
        <w:tc>
          <w:tcPr>
            <w:tcW w:w="4110" w:type="dxa"/>
            <w:vAlign w:val="center"/>
          </w:tcPr>
          <w:p w:rsidR="00F14BEA" w:rsidRPr="007B639A" w:rsidRDefault="00F14BEA" w:rsidP="00621BF0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1653A4">
              <w:rPr>
                <w:rFonts w:ascii="Calibri" w:hAnsi="Calibri"/>
                <w:sz w:val="22"/>
                <w:szCs w:val="22"/>
              </w:rPr>
              <w:t>Ανδρέα Παπανδρέου 37</w:t>
            </w:r>
          </w:p>
        </w:tc>
      </w:tr>
      <w:tr w:rsidR="00F14BEA" w:rsidRPr="001278D7" w:rsidTr="008717A7">
        <w:trPr>
          <w:trHeight w:hRule="exact" w:val="255"/>
        </w:trPr>
        <w:tc>
          <w:tcPr>
            <w:tcW w:w="4769" w:type="dxa"/>
            <w:vAlign w:val="center"/>
          </w:tcPr>
          <w:p w:rsidR="00F14BEA" w:rsidRPr="000730C2" w:rsidRDefault="00F14BEA" w:rsidP="008665FD">
            <w:pPr>
              <w:rPr>
                <w:rFonts w:ascii="Calibri" w:hAnsi="Calibri" w:cs="Arial"/>
                <w:sz w:val="20"/>
                <w:szCs w:val="20"/>
              </w:rPr>
            </w:pPr>
            <w:r w:rsidRPr="000730C2">
              <w:rPr>
                <w:rFonts w:ascii="Calibri" w:hAnsi="Calibri" w:cs="Arial"/>
                <w:sz w:val="20"/>
                <w:szCs w:val="20"/>
              </w:rPr>
              <w:t>Τηλέφωνο:</w:t>
            </w:r>
            <w:r w:rsidRPr="000730C2">
              <w:rPr>
                <w:rFonts w:ascii="Calibri" w:hAnsi="Calibri" w:cs="Arial"/>
                <w:sz w:val="20"/>
                <w:szCs w:val="20"/>
              </w:rPr>
              <w:tab/>
            </w:r>
            <w:r>
              <w:rPr>
                <w:rFonts w:ascii="Calibri" w:hAnsi="Calibri" w:cs="Arial"/>
                <w:sz w:val="20"/>
                <w:szCs w:val="20"/>
              </w:rPr>
              <w:t>2231352728</w:t>
            </w:r>
          </w:p>
        </w:tc>
        <w:tc>
          <w:tcPr>
            <w:tcW w:w="284" w:type="dxa"/>
            <w:vAlign w:val="center"/>
          </w:tcPr>
          <w:p w:rsidR="00F14BEA" w:rsidRPr="000730C2" w:rsidRDefault="00F14BEA" w:rsidP="006821B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F14BEA" w:rsidRPr="001653A4" w:rsidRDefault="00F14BEA" w:rsidP="00621BF0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1653A4">
              <w:rPr>
                <w:rFonts w:ascii="Calibri" w:hAnsi="Calibri"/>
                <w:sz w:val="22"/>
                <w:szCs w:val="22"/>
              </w:rPr>
              <w:t>15180-Μαρούσι</w:t>
            </w:r>
          </w:p>
        </w:tc>
      </w:tr>
      <w:tr w:rsidR="00F14BEA" w:rsidRPr="001278D7" w:rsidTr="008717A7">
        <w:trPr>
          <w:trHeight w:hRule="exact" w:val="255"/>
        </w:trPr>
        <w:tc>
          <w:tcPr>
            <w:tcW w:w="4769" w:type="dxa"/>
            <w:vAlign w:val="center"/>
          </w:tcPr>
          <w:p w:rsidR="00F14BEA" w:rsidRPr="000730C2" w:rsidRDefault="00F14BEA" w:rsidP="008665FD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F14BEA" w:rsidRPr="000730C2" w:rsidRDefault="00F14BEA" w:rsidP="006821B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F14BEA" w:rsidRPr="007B639A" w:rsidRDefault="00F14BEA" w:rsidP="00B17AC9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F14BEA" w:rsidRPr="001278D7" w:rsidTr="008717A7">
        <w:trPr>
          <w:trHeight w:hRule="exact" w:val="255"/>
        </w:trPr>
        <w:tc>
          <w:tcPr>
            <w:tcW w:w="4769" w:type="dxa"/>
            <w:vAlign w:val="center"/>
          </w:tcPr>
          <w:p w:rsidR="00F14BEA" w:rsidRPr="000730C2" w:rsidRDefault="00F14BEA" w:rsidP="006821B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F14BEA" w:rsidRPr="000730C2" w:rsidRDefault="00F14BEA" w:rsidP="006821BE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110" w:type="dxa"/>
            <w:vAlign w:val="center"/>
          </w:tcPr>
          <w:p w:rsidR="00F14BEA" w:rsidRPr="001653A4" w:rsidRDefault="00F14BEA" w:rsidP="00B17AC9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:rsidR="009205E4" w:rsidRDefault="009205E4" w:rsidP="006821BE">
      <w:pPr>
        <w:rPr>
          <w:rFonts w:ascii="Verdana" w:hAnsi="Verdana" w:cs="Arial"/>
        </w:rPr>
      </w:pPr>
    </w:p>
    <w:p w:rsidR="00913E51" w:rsidRPr="009C4A88" w:rsidRDefault="00913E51" w:rsidP="006821BE">
      <w:pPr>
        <w:rPr>
          <w:rFonts w:ascii="Verdana" w:hAnsi="Verdana" w:cs="Arial"/>
        </w:rPr>
      </w:pPr>
    </w:p>
    <w:tbl>
      <w:tblPr>
        <w:tblW w:w="9180" w:type="dxa"/>
        <w:tblInd w:w="108" w:type="dxa"/>
        <w:tblLook w:val="00BF"/>
      </w:tblPr>
      <w:tblGrid>
        <w:gridCol w:w="1095"/>
        <w:gridCol w:w="8085"/>
      </w:tblGrid>
      <w:tr w:rsidR="008D13DC" w:rsidRPr="000730C2">
        <w:tc>
          <w:tcPr>
            <w:tcW w:w="1095" w:type="dxa"/>
          </w:tcPr>
          <w:p w:rsidR="008D13DC" w:rsidRPr="000730C2" w:rsidRDefault="008D13DC" w:rsidP="006821BE">
            <w:pPr>
              <w:rPr>
                <w:rFonts w:ascii="Calibri" w:hAnsi="Calibri" w:cs="Arial"/>
                <w:sz w:val="20"/>
                <w:szCs w:val="20"/>
              </w:rPr>
            </w:pPr>
            <w:r w:rsidRPr="000730C2">
              <w:rPr>
                <w:rFonts w:ascii="Calibri" w:hAnsi="Calibri" w:cs="Arial"/>
                <w:b/>
                <w:sz w:val="20"/>
                <w:szCs w:val="20"/>
              </w:rPr>
              <w:t>ΘΕΜΑ:</w:t>
            </w:r>
          </w:p>
        </w:tc>
        <w:tc>
          <w:tcPr>
            <w:tcW w:w="8085" w:type="dxa"/>
          </w:tcPr>
          <w:p w:rsidR="00061F3C" w:rsidRPr="000730C2" w:rsidRDefault="00303D19" w:rsidP="00617CCE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«</w:t>
            </w:r>
            <w:r w:rsidR="00141746">
              <w:rPr>
                <w:rFonts w:ascii="Calibri" w:hAnsi="Calibri" w:cs="Arial"/>
                <w:b/>
                <w:sz w:val="22"/>
                <w:szCs w:val="22"/>
              </w:rPr>
              <w:t>Μεταβολές σχολικών μονάδων Π</w:t>
            </w:r>
            <w:r w:rsidR="00617CCE">
              <w:rPr>
                <w:rFonts w:ascii="Calibri" w:hAnsi="Calibri" w:cs="Arial"/>
                <w:b/>
                <w:sz w:val="22"/>
                <w:szCs w:val="22"/>
              </w:rPr>
              <w:t>ρωτοβάθμιας Εκπαίδευσης</w:t>
            </w:r>
            <w:r w:rsidR="00141746">
              <w:rPr>
                <w:rFonts w:ascii="Calibri" w:hAnsi="Calibri" w:cs="Arial"/>
                <w:b/>
                <w:sz w:val="22"/>
                <w:szCs w:val="22"/>
              </w:rPr>
              <w:t xml:space="preserve">  για το σχολικό έτος 20</w:t>
            </w:r>
            <w:r w:rsidR="00A91732">
              <w:rPr>
                <w:rFonts w:ascii="Calibri" w:hAnsi="Calibri" w:cs="Arial"/>
                <w:b/>
                <w:sz w:val="22"/>
                <w:szCs w:val="22"/>
              </w:rPr>
              <w:t>21</w:t>
            </w:r>
            <w:r w:rsidR="00141746">
              <w:rPr>
                <w:rFonts w:ascii="Calibri" w:hAnsi="Calibri" w:cs="Arial"/>
                <w:b/>
                <w:sz w:val="22"/>
                <w:szCs w:val="22"/>
              </w:rPr>
              <w:t>-20</w:t>
            </w:r>
            <w:r w:rsidR="00A91732">
              <w:rPr>
                <w:rFonts w:ascii="Calibri" w:hAnsi="Calibri" w:cs="Arial"/>
                <w:b/>
                <w:sz w:val="22"/>
                <w:szCs w:val="22"/>
              </w:rPr>
              <w:t>22</w:t>
            </w:r>
            <w:r w:rsidR="001653A4">
              <w:rPr>
                <w:rFonts w:ascii="Calibri" w:hAnsi="Calibri" w:cs="Arial"/>
                <w:b/>
                <w:sz w:val="22"/>
                <w:szCs w:val="22"/>
              </w:rPr>
              <w:t>»</w:t>
            </w:r>
          </w:p>
        </w:tc>
      </w:tr>
      <w:tr w:rsidR="00E070AB" w:rsidRPr="000730C2" w:rsidTr="000D775D">
        <w:tc>
          <w:tcPr>
            <w:tcW w:w="1095" w:type="dxa"/>
          </w:tcPr>
          <w:p w:rsidR="00E070AB" w:rsidRPr="000730C2" w:rsidRDefault="00E070AB" w:rsidP="006821B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ΣΧΕΤ.:</w:t>
            </w:r>
          </w:p>
        </w:tc>
        <w:tc>
          <w:tcPr>
            <w:tcW w:w="8085" w:type="dxa"/>
            <w:vAlign w:val="center"/>
          </w:tcPr>
          <w:p w:rsidR="00141746" w:rsidRPr="008665FD" w:rsidRDefault="008665FD" w:rsidP="000D775D">
            <w:pPr>
              <w:rPr>
                <w:rFonts w:ascii="Calibri" w:hAnsi="Calibri" w:cs="Arial"/>
                <w:sz w:val="22"/>
                <w:szCs w:val="22"/>
              </w:rPr>
            </w:pPr>
            <w:r w:rsidRPr="008665FD">
              <w:rPr>
                <w:rFonts w:ascii="Calibri" w:hAnsi="Calibri" w:cs="Arial"/>
                <w:sz w:val="22"/>
                <w:szCs w:val="22"/>
              </w:rPr>
              <w:t>Το</w:t>
            </w:r>
            <w:r>
              <w:rPr>
                <w:rFonts w:ascii="Calibri" w:hAnsi="Calibri" w:cs="Arial"/>
                <w:sz w:val="22"/>
                <w:szCs w:val="22"/>
              </w:rPr>
              <w:t xml:space="preserve"> με αριθμ. πρωτ. </w:t>
            </w:r>
            <w:r w:rsidR="00617CCE">
              <w:rPr>
                <w:rFonts w:ascii="Calibri" w:hAnsi="Calibri" w:cs="Arial"/>
                <w:sz w:val="22"/>
                <w:szCs w:val="22"/>
              </w:rPr>
              <w:t>1</w:t>
            </w:r>
            <w:r w:rsidR="00A91732">
              <w:rPr>
                <w:rFonts w:ascii="Calibri" w:hAnsi="Calibri" w:cs="Arial"/>
                <w:sz w:val="22"/>
                <w:szCs w:val="22"/>
              </w:rPr>
              <w:t>36882</w:t>
            </w:r>
            <w:r w:rsidR="00617CCE">
              <w:rPr>
                <w:rFonts w:ascii="Calibri" w:hAnsi="Calibri" w:cs="Arial"/>
                <w:sz w:val="22"/>
                <w:szCs w:val="22"/>
              </w:rPr>
              <w:t>/ΓΔ4/</w:t>
            </w:r>
            <w:r w:rsidR="00A91732">
              <w:rPr>
                <w:rFonts w:ascii="Calibri" w:hAnsi="Calibri" w:cs="Arial"/>
                <w:sz w:val="22"/>
                <w:szCs w:val="22"/>
              </w:rPr>
              <w:t>09</w:t>
            </w:r>
            <w:r w:rsidR="00617CCE">
              <w:rPr>
                <w:rFonts w:ascii="Calibri" w:hAnsi="Calibri" w:cs="Arial"/>
                <w:sz w:val="22"/>
                <w:szCs w:val="22"/>
              </w:rPr>
              <w:t>-10-20</w:t>
            </w:r>
            <w:r w:rsidR="00A91732">
              <w:rPr>
                <w:rFonts w:ascii="Calibri" w:hAnsi="Calibri" w:cs="Arial"/>
                <w:sz w:val="22"/>
                <w:szCs w:val="22"/>
              </w:rPr>
              <w:t>20</w:t>
            </w:r>
            <w:r w:rsidR="00617CCE">
              <w:rPr>
                <w:rFonts w:ascii="Calibri" w:hAnsi="Calibri" w:cs="Arial"/>
                <w:sz w:val="22"/>
                <w:szCs w:val="22"/>
              </w:rPr>
              <w:t xml:space="preserve"> έγγραφο του ΥΠ</w:t>
            </w:r>
            <w:r w:rsidR="00A91732">
              <w:rPr>
                <w:rFonts w:ascii="Calibri" w:hAnsi="Calibri" w:cs="Arial"/>
                <w:sz w:val="22"/>
                <w:szCs w:val="22"/>
              </w:rPr>
              <w:t>ΑΙΘ</w:t>
            </w:r>
          </w:p>
          <w:p w:rsidR="00141746" w:rsidRDefault="00141746" w:rsidP="000D775D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:rsidR="00BD78E1" w:rsidRPr="00621827" w:rsidRDefault="00BD78E1" w:rsidP="00BD78E1">
      <w:pPr>
        <w:ind w:firstLine="540"/>
        <w:jc w:val="both"/>
        <w:rPr>
          <w:rFonts w:ascii="Calibri" w:hAnsi="Calibri" w:cs="Arial"/>
          <w:sz w:val="22"/>
          <w:szCs w:val="22"/>
        </w:rPr>
      </w:pPr>
    </w:p>
    <w:p w:rsidR="008665FD" w:rsidRPr="00C01FAE" w:rsidRDefault="001F3E8D" w:rsidP="008665FD">
      <w:pPr>
        <w:jc w:val="both"/>
        <w:rPr>
          <w:rFonts w:asciiTheme="minorHAnsi" w:hAnsiTheme="minorHAnsi" w:cstheme="minorHAnsi"/>
          <w:lang w:eastAsia="en-US"/>
        </w:rPr>
      </w:pPr>
      <w:r>
        <w:rPr>
          <w:rFonts w:ascii="Calibri" w:hAnsi="Calibri"/>
          <w:lang w:eastAsia="en-US"/>
        </w:rPr>
        <w:tab/>
      </w:r>
      <w:r w:rsidR="008665FD" w:rsidRPr="00C01FAE">
        <w:rPr>
          <w:rFonts w:asciiTheme="minorHAnsi" w:hAnsiTheme="minorHAnsi" w:cstheme="minorHAnsi"/>
          <w:lang w:eastAsia="en-US"/>
        </w:rPr>
        <w:t xml:space="preserve">Σύμφωνα </w:t>
      </w:r>
      <w:r w:rsidR="00A91732" w:rsidRPr="00C01FAE">
        <w:rPr>
          <w:rFonts w:asciiTheme="minorHAnsi" w:hAnsiTheme="minorHAnsi" w:cstheme="minorHAnsi"/>
          <w:lang w:eastAsia="en-US"/>
        </w:rPr>
        <w:t>με το σχετικό έγγραφο του ΥΠΑΙΘ και λαμβάνοντας υπόψην τον</w:t>
      </w:r>
      <w:r w:rsidR="00A91732" w:rsidRPr="00C01FAE">
        <w:rPr>
          <w:rFonts w:asciiTheme="minorHAnsi" w:hAnsiTheme="minorHAnsi" w:cstheme="minorHAnsi"/>
        </w:rPr>
        <w:t xml:space="preserve"> αριθμό των μαθητών, </w:t>
      </w:r>
      <w:r w:rsidR="00B1246B" w:rsidRPr="00C01FAE">
        <w:rPr>
          <w:rFonts w:asciiTheme="minorHAnsi" w:hAnsiTheme="minorHAnsi" w:cstheme="minorHAnsi"/>
        </w:rPr>
        <w:t>τ</w:t>
      </w:r>
      <w:r w:rsidR="00A91732" w:rsidRPr="00C01FAE">
        <w:rPr>
          <w:rFonts w:asciiTheme="minorHAnsi" w:hAnsiTheme="minorHAnsi" w:cstheme="minorHAnsi"/>
        </w:rPr>
        <w:t>η</w:t>
      </w:r>
      <w:r w:rsidR="00B1246B" w:rsidRPr="00C01FAE">
        <w:rPr>
          <w:rFonts w:asciiTheme="minorHAnsi" w:hAnsiTheme="minorHAnsi" w:cstheme="minorHAnsi"/>
        </w:rPr>
        <w:t>ν</w:t>
      </w:r>
      <w:r w:rsidR="00A91732" w:rsidRPr="00C01FAE">
        <w:rPr>
          <w:rFonts w:asciiTheme="minorHAnsi" w:hAnsiTheme="minorHAnsi" w:cstheme="minorHAnsi"/>
        </w:rPr>
        <w:t xml:space="preserve"> ορθή διαχείριση του ανθρώπινου δυναμικού, </w:t>
      </w:r>
      <w:r w:rsidR="00B1246B" w:rsidRPr="00C01FAE">
        <w:rPr>
          <w:rFonts w:asciiTheme="minorHAnsi" w:hAnsiTheme="minorHAnsi" w:cstheme="minorHAnsi"/>
        </w:rPr>
        <w:t>τ</w:t>
      </w:r>
      <w:r w:rsidR="00A91732" w:rsidRPr="00C01FAE">
        <w:rPr>
          <w:rFonts w:asciiTheme="minorHAnsi" w:hAnsiTheme="minorHAnsi" w:cstheme="minorHAnsi"/>
        </w:rPr>
        <w:t xml:space="preserve">η χιλιομετρική απόσταση που διανύουν οι μεταφερόμενοι μαθητές και </w:t>
      </w:r>
      <w:r w:rsidR="00B1246B" w:rsidRPr="00C01FAE">
        <w:rPr>
          <w:rFonts w:asciiTheme="minorHAnsi" w:hAnsiTheme="minorHAnsi" w:cstheme="minorHAnsi"/>
        </w:rPr>
        <w:t>τις</w:t>
      </w:r>
      <w:r w:rsidR="00A91732" w:rsidRPr="00C01FAE">
        <w:rPr>
          <w:rFonts w:asciiTheme="minorHAnsi" w:hAnsiTheme="minorHAnsi" w:cstheme="minorHAnsi"/>
        </w:rPr>
        <w:t xml:space="preserve"> κτιριακές υποδομές με στόχο τη δημιουργία άρτιων, εξοπλισμένων και επαρκώς στελεχωμένων σχολικών μονάδων</w:t>
      </w:r>
      <w:r w:rsidR="00BA659F" w:rsidRPr="00C01FAE">
        <w:rPr>
          <w:rFonts w:asciiTheme="minorHAnsi" w:hAnsiTheme="minorHAnsi" w:cstheme="minorHAnsi"/>
        </w:rPr>
        <w:t>,</w:t>
      </w:r>
      <w:r w:rsidR="00B1246B" w:rsidRPr="00C01FAE">
        <w:rPr>
          <w:rFonts w:asciiTheme="minorHAnsi" w:hAnsiTheme="minorHAnsi" w:cstheme="minorHAnsi"/>
        </w:rPr>
        <w:t>σας ενημερώνουμε ότι δεν πρ</w:t>
      </w:r>
      <w:r w:rsidR="00BA659F" w:rsidRPr="00C01FAE">
        <w:rPr>
          <w:rFonts w:asciiTheme="minorHAnsi" w:hAnsiTheme="minorHAnsi" w:cstheme="minorHAnsi"/>
        </w:rPr>
        <w:t>οτείνουμε</w:t>
      </w:r>
      <w:r w:rsidR="00B1246B" w:rsidRPr="00C01FAE">
        <w:rPr>
          <w:rFonts w:asciiTheme="minorHAnsi" w:hAnsiTheme="minorHAnsi" w:cstheme="minorHAnsi"/>
        </w:rPr>
        <w:t xml:space="preserve"> καμία μεταβολή σχολικής μονάδας στο Δήμο </w:t>
      </w:r>
      <w:r w:rsidR="00BA659F" w:rsidRPr="00C01FAE">
        <w:rPr>
          <w:rFonts w:asciiTheme="minorHAnsi" w:hAnsiTheme="minorHAnsi" w:cstheme="minorHAnsi"/>
        </w:rPr>
        <w:t>σας,</w:t>
      </w:r>
      <w:r w:rsidR="001E5281" w:rsidRPr="00C01FAE">
        <w:rPr>
          <w:rFonts w:asciiTheme="minorHAnsi" w:hAnsiTheme="minorHAnsi" w:cstheme="minorHAnsi"/>
          <w:lang w:eastAsia="en-US"/>
        </w:rPr>
        <w:t xml:space="preserve"> για το σχολικό έτος 20</w:t>
      </w:r>
      <w:r w:rsidR="00B1246B" w:rsidRPr="00C01FAE">
        <w:rPr>
          <w:rFonts w:asciiTheme="minorHAnsi" w:hAnsiTheme="minorHAnsi" w:cstheme="minorHAnsi"/>
          <w:lang w:eastAsia="en-US"/>
        </w:rPr>
        <w:t>21</w:t>
      </w:r>
      <w:r w:rsidR="001E5281" w:rsidRPr="00C01FAE">
        <w:rPr>
          <w:rFonts w:asciiTheme="minorHAnsi" w:hAnsiTheme="minorHAnsi" w:cstheme="minorHAnsi"/>
          <w:lang w:eastAsia="en-US"/>
        </w:rPr>
        <w:t>-202</w:t>
      </w:r>
      <w:r w:rsidR="00B1246B" w:rsidRPr="00C01FAE">
        <w:rPr>
          <w:rFonts w:asciiTheme="minorHAnsi" w:hAnsiTheme="minorHAnsi" w:cstheme="minorHAnsi"/>
          <w:lang w:eastAsia="en-US"/>
        </w:rPr>
        <w:t>2</w:t>
      </w:r>
      <w:r w:rsidR="001E5281" w:rsidRPr="00C01FAE">
        <w:rPr>
          <w:rFonts w:asciiTheme="minorHAnsi" w:hAnsiTheme="minorHAnsi" w:cstheme="minorHAnsi"/>
          <w:lang w:eastAsia="en-US"/>
        </w:rPr>
        <w:t xml:space="preserve"> και παρακαλούμε για την έγκαιρη κοινοποίηση της απόφασης του Δημοτικού Συμβου</w:t>
      </w:r>
      <w:r w:rsidR="000D775D" w:rsidRPr="00C01FAE">
        <w:rPr>
          <w:rFonts w:asciiTheme="minorHAnsi" w:hAnsiTheme="minorHAnsi" w:cstheme="minorHAnsi"/>
          <w:lang w:eastAsia="en-US"/>
        </w:rPr>
        <w:t>λίου</w:t>
      </w:r>
      <w:r w:rsidR="00BA659F" w:rsidRPr="00C01FAE">
        <w:rPr>
          <w:rFonts w:asciiTheme="minorHAnsi" w:hAnsiTheme="minorHAnsi" w:cstheme="minorHAnsi"/>
          <w:lang w:eastAsia="en-US"/>
        </w:rPr>
        <w:t>,</w:t>
      </w:r>
      <w:r w:rsidR="000D775D" w:rsidRPr="00C01FAE">
        <w:rPr>
          <w:rFonts w:asciiTheme="minorHAnsi" w:hAnsiTheme="minorHAnsi" w:cstheme="minorHAnsi"/>
          <w:lang w:eastAsia="en-US"/>
        </w:rPr>
        <w:t xml:space="preserve"> μέχρι (</w:t>
      </w:r>
      <w:r w:rsidR="00B1246B" w:rsidRPr="00C01FAE">
        <w:rPr>
          <w:rFonts w:asciiTheme="minorHAnsi" w:hAnsiTheme="minorHAnsi" w:cstheme="minorHAnsi"/>
          <w:lang w:eastAsia="en-US"/>
        </w:rPr>
        <w:t>10</w:t>
      </w:r>
      <w:r w:rsidR="001E5281" w:rsidRPr="00C01FAE">
        <w:rPr>
          <w:rFonts w:asciiTheme="minorHAnsi" w:hAnsiTheme="minorHAnsi" w:cstheme="minorHAnsi"/>
          <w:lang w:eastAsia="en-US"/>
        </w:rPr>
        <w:t>-11-20</w:t>
      </w:r>
      <w:r w:rsidR="00B1246B" w:rsidRPr="00C01FAE">
        <w:rPr>
          <w:rFonts w:asciiTheme="minorHAnsi" w:hAnsiTheme="minorHAnsi" w:cstheme="minorHAnsi"/>
          <w:lang w:eastAsia="en-US"/>
        </w:rPr>
        <w:t>20</w:t>
      </w:r>
      <w:r w:rsidR="001E5281" w:rsidRPr="00C01FAE">
        <w:rPr>
          <w:rFonts w:asciiTheme="minorHAnsi" w:hAnsiTheme="minorHAnsi" w:cstheme="minorHAnsi"/>
          <w:lang w:eastAsia="en-US"/>
        </w:rPr>
        <w:t>) και σύμφωνα με τα αναγρ</w:t>
      </w:r>
      <w:r w:rsidR="000D775D" w:rsidRPr="00C01FAE">
        <w:rPr>
          <w:rFonts w:asciiTheme="minorHAnsi" w:hAnsiTheme="minorHAnsi" w:cstheme="minorHAnsi"/>
          <w:lang w:eastAsia="en-US"/>
        </w:rPr>
        <w:t>α</w:t>
      </w:r>
      <w:r w:rsidR="001E5281" w:rsidRPr="00C01FAE">
        <w:rPr>
          <w:rFonts w:asciiTheme="minorHAnsi" w:hAnsiTheme="minorHAnsi" w:cstheme="minorHAnsi"/>
          <w:lang w:eastAsia="en-US"/>
        </w:rPr>
        <w:t>φόμενα στο σχετικό έγγραφο του ΥΠ</w:t>
      </w:r>
      <w:r w:rsidR="00B1246B" w:rsidRPr="00C01FAE">
        <w:rPr>
          <w:rFonts w:asciiTheme="minorHAnsi" w:hAnsiTheme="minorHAnsi" w:cstheme="minorHAnsi"/>
          <w:lang w:eastAsia="en-US"/>
        </w:rPr>
        <w:t>ΑΙΘ</w:t>
      </w:r>
      <w:r w:rsidR="001E5281" w:rsidRPr="00C01FAE">
        <w:rPr>
          <w:rFonts w:asciiTheme="minorHAnsi" w:hAnsiTheme="minorHAnsi" w:cstheme="minorHAnsi"/>
          <w:lang w:eastAsia="en-US"/>
        </w:rPr>
        <w:t>.</w:t>
      </w:r>
    </w:p>
    <w:p w:rsidR="008665FD" w:rsidRPr="00C01FAE" w:rsidRDefault="008665FD" w:rsidP="008665FD">
      <w:pPr>
        <w:jc w:val="both"/>
        <w:rPr>
          <w:rFonts w:ascii="Calibri" w:hAnsi="Calibri"/>
          <w:lang w:eastAsia="en-US"/>
        </w:rPr>
      </w:pPr>
    </w:p>
    <w:p w:rsidR="009F3061" w:rsidRDefault="009F3061" w:rsidP="008665FD">
      <w:pPr>
        <w:jc w:val="center"/>
        <w:rPr>
          <w:rFonts w:ascii="Calibri" w:hAnsi="Calibri" w:cs="Arial"/>
          <w:b/>
          <w:sz w:val="22"/>
          <w:szCs w:val="22"/>
        </w:rPr>
      </w:pPr>
    </w:p>
    <w:p w:rsidR="008665FD" w:rsidRDefault="008665FD" w:rsidP="008665FD">
      <w:pPr>
        <w:jc w:val="center"/>
        <w:rPr>
          <w:rFonts w:ascii="Calibri" w:hAnsi="Calibri" w:cs="Arial"/>
          <w:b/>
          <w:sz w:val="22"/>
          <w:szCs w:val="22"/>
        </w:rPr>
      </w:pPr>
    </w:p>
    <w:p w:rsidR="008665FD" w:rsidRDefault="008665FD" w:rsidP="008665FD">
      <w:pPr>
        <w:jc w:val="center"/>
        <w:rPr>
          <w:rFonts w:ascii="Calibri" w:hAnsi="Calibri" w:cs="Arial"/>
          <w:b/>
          <w:sz w:val="22"/>
          <w:szCs w:val="22"/>
        </w:rPr>
      </w:pPr>
    </w:p>
    <w:p w:rsidR="008665FD" w:rsidRDefault="008665FD" w:rsidP="008665FD">
      <w:pPr>
        <w:jc w:val="center"/>
        <w:rPr>
          <w:rFonts w:ascii="Calibri" w:hAnsi="Calibri" w:cs="Arial"/>
          <w:b/>
          <w:sz w:val="22"/>
          <w:szCs w:val="22"/>
        </w:rPr>
      </w:pPr>
    </w:p>
    <w:p w:rsidR="008665FD" w:rsidRPr="001F5C5F" w:rsidRDefault="008665FD" w:rsidP="00A91732">
      <w:pPr>
        <w:jc w:val="center"/>
        <w:rPr>
          <w:rFonts w:ascii="Calibri" w:hAnsi="Calibri" w:cs="Arial"/>
          <w:sz w:val="22"/>
          <w:szCs w:val="22"/>
        </w:rPr>
      </w:pPr>
    </w:p>
    <w:p w:rsidR="00A91732" w:rsidRPr="00A91732" w:rsidRDefault="00A91732" w:rsidP="00A91732">
      <w:pPr>
        <w:jc w:val="center"/>
        <w:rPr>
          <w:rFonts w:ascii="Calibri" w:hAnsi="Calibri" w:cs="Arial"/>
          <w:b/>
          <w:sz w:val="22"/>
          <w:szCs w:val="22"/>
        </w:rPr>
      </w:pPr>
      <w:r w:rsidRPr="00A91732">
        <w:rPr>
          <w:rFonts w:ascii="Calibri" w:hAnsi="Calibri" w:cs="Arial"/>
          <w:b/>
          <w:sz w:val="22"/>
          <w:szCs w:val="22"/>
        </w:rPr>
        <w:t>Η Διευθύντρια Π.Ε. Φθιώτιδας</w:t>
      </w:r>
    </w:p>
    <w:p w:rsidR="00A91732" w:rsidRPr="00A91732" w:rsidRDefault="00A91732" w:rsidP="00A91732">
      <w:pPr>
        <w:jc w:val="center"/>
        <w:rPr>
          <w:rFonts w:ascii="Calibri" w:hAnsi="Calibri" w:cs="Arial"/>
          <w:b/>
          <w:sz w:val="22"/>
          <w:szCs w:val="22"/>
        </w:rPr>
      </w:pPr>
    </w:p>
    <w:p w:rsidR="00A91732" w:rsidRPr="00A91732" w:rsidRDefault="00A91732" w:rsidP="00A91732">
      <w:pPr>
        <w:jc w:val="center"/>
        <w:rPr>
          <w:rFonts w:ascii="Calibri" w:hAnsi="Calibri" w:cs="Arial"/>
          <w:b/>
          <w:sz w:val="22"/>
          <w:szCs w:val="22"/>
        </w:rPr>
      </w:pPr>
    </w:p>
    <w:p w:rsidR="00A91732" w:rsidRPr="00A91732" w:rsidRDefault="00A91732" w:rsidP="00A91732">
      <w:pPr>
        <w:jc w:val="center"/>
        <w:rPr>
          <w:rFonts w:ascii="Calibri" w:hAnsi="Calibri" w:cs="Arial"/>
          <w:b/>
          <w:sz w:val="22"/>
          <w:szCs w:val="22"/>
        </w:rPr>
      </w:pPr>
    </w:p>
    <w:p w:rsidR="00A91732" w:rsidRPr="00A91732" w:rsidRDefault="00A91732" w:rsidP="00A91732">
      <w:pPr>
        <w:jc w:val="center"/>
        <w:rPr>
          <w:rFonts w:ascii="Calibri" w:hAnsi="Calibri" w:cs="Arial"/>
          <w:b/>
          <w:sz w:val="22"/>
          <w:szCs w:val="22"/>
        </w:rPr>
      </w:pPr>
    </w:p>
    <w:p w:rsidR="00A91732" w:rsidRPr="00A91732" w:rsidRDefault="00A91732" w:rsidP="00A91732">
      <w:pPr>
        <w:jc w:val="center"/>
        <w:rPr>
          <w:rFonts w:ascii="Calibri" w:hAnsi="Calibri" w:cs="Arial"/>
          <w:b/>
          <w:sz w:val="22"/>
          <w:szCs w:val="22"/>
        </w:rPr>
      </w:pPr>
      <w:r w:rsidRPr="00A91732">
        <w:rPr>
          <w:rFonts w:ascii="Calibri" w:hAnsi="Calibri" w:cs="Arial"/>
          <w:b/>
          <w:sz w:val="22"/>
          <w:szCs w:val="22"/>
        </w:rPr>
        <w:t xml:space="preserve">                                                                                                    Χουλιάρα – Σιδερά Παναγιώτα</w:t>
      </w:r>
    </w:p>
    <w:p w:rsidR="0090237E" w:rsidRDefault="0090237E" w:rsidP="0040791F">
      <w:pPr>
        <w:spacing w:line="360" w:lineRule="auto"/>
        <w:jc w:val="both"/>
        <w:rPr>
          <w:rFonts w:ascii="Calibri" w:hAnsi="Calibri" w:cs="Arial"/>
          <w:b/>
          <w:sz w:val="22"/>
          <w:szCs w:val="22"/>
        </w:rPr>
      </w:pPr>
    </w:p>
    <w:p w:rsidR="0090237E" w:rsidRDefault="0090237E" w:rsidP="0040791F">
      <w:pPr>
        <w:spacing w:line="360" w:lineRule="auto"/>
        <w:jc w:val="both"/>
        <w:rPr>
          <w:rFonts w:ascii="Calibri" w:hAnsi="Calibri" w:cs="Arial"/>
          <w:b/>
          <w:sz w:val="22"/>
          <w:szCs w:val="22"/>
        </w:rPr>
      </w:pPr>
    </w:p>
    <w:p w:rsidR="0090237E" w:rsidRDefault="0090237E" w:rsidP="0040791F">
      <w:pPr>
        <w:spacing w:line="360" w:lineRule="auto"/>
        <w:jc w:val="both"/>
        <w:rPr>
          <w:rFonts w:ascii="Calibri" w:hAnsi="Calibri" w:cs="Arial"/>
          <w:b/>
          <w:sz w:val="22"/>
          <w:szCs w:val="22"/>
        </w:rPr>
      </w:pPr>
    </w:p>
    <w:p w:rsidR="0090237E" w:rsidRDefault="0090237E" w:rsidP="0040791F">
      <w:pPr>
        <w:spacing w:line="360" w:lineRule="auto"/>
        <w:jc w:val="both"/>
        <w:rPr>
          <w:rFonts w:ascii="Calibri" w:hAnsi="Calibri" w:cs="Arial"/>
          <w:b/>
          <w:sz w:val="22"/>
          <w:szCs w:val="22"/>
        </w:rPr>
      </w:pPr>
    </w:p>
    <w:sectPr w:rsidR="0090237E" w:rsidSect="0082631E">
      <w:pgSz w:w="11906" w:h="16838"/>
      <w:pgMar w:top="851" w:right="128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A5F" w:rsidRDefault="006F6A5F" w:rsidP="003153FE">
      <w:r>
        <w:separator/>
      </w:r>
    </w:p>
  </w:endnote>
  <w:endnote w:type="continuationSeparator" w:id="1">
    <w:p w:rsidR="006F6A5F" w:rsidRDefault="006F6A5F" w:rsidP="00315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A5F" w:rsidRDefault="006F6A5F" w:rsidP="003153FE">
      <w:r>
        <w:separator/>
      </w:r>
    </w:p>
  </w:footnote>
  <w:footnote w:type="continuationSeparator" w:id="1">
    <w:p w:rsidR="006F6A5F" w:rsidRDefault="006F6A5F" w:rsidP="003153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12BC6"/>
    <w:multiLevelType w:val="hybridMultilevel"/>
    <w:tmpl w:val="C29089E4"/>
    <w:lvl w:ilvl="0" w:tplc="FA6C9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29234C"/>
    <w:multiLevelType w:val="hybridMultilevel"/>
    <w:tmpl w:val="C29089E4"/>
    <w:lvl w:ilvl="0" w:tplc="FA6C9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9F3C63"/>
    <w:multiLevelType w:val="singleLevel"/>
    <w:tmpl w:val="A55416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1BAA10A0"/>
    <w:multiLevelType w:val="hybridMultilevel"/>
    <w:tmpl w:val="084EEB32"/>
    <w:lvl w:ilvl="0" w:tplc="0408000F">
      <w:start w:val="1"/>
      <w:numFmt w:val="decimal"/>
      <w:lvlText w:val="%1."/>
      <w:lvlJc w:val="left"/>
      <w:pPr>
        <w:ind w:left="1320" w:hanging="360"/>
      </w:pPr>
    </w:lvl>
    <w:lvl w:ilvl="1" w:tplc="04080019" w:tentative="1">
      <w:start w:val="1"/>
      <w:numFmt w:val="lowerLetter"/>
      <w:lvlText w:val="%2."/>
      <w:lvlJc w:val="left"/>
      <w:pPr>
        <w:ind w:left="2040" w:hanging="360"/>
      </w:pPr>
    </w:lvl>
    <w:lvl w:ilvl="2" w:tplc="0408001B" w:tentative="1">
      <w:start w:val="1"/>
      <w:numFmt w:val="lowerRoman"/>
      <w:lvlText w:val="%3."/>
      <w:lvlJc w:val="right"/>
      <w:pPr>
        <w:ind w:left="2760" w:hanging="180"/>
      </w:pPr>
    </w:lvl>
    <w:lvl w:ilvl="3" w:tplc="0408000F" w:tentative="1">
      <w:start w:val="1"/>
      <w:numFmt w:val="decimal"/>
      <w:lvlText w:val="%4."/>
      <w:lvlJc w:val="left"/>
      <w:pPr>
        <w:ind w:left="3480" w:hanging="360"/>
      </w:pPr>
    </w:lvl>
    <w:lvl w:ilvl="4" w:tplc="04080019" w:tentative="1">
      <w:start w:val="1"/>
      <w:numFmt w:val="lowerLetter"/>
      <w:lvlText w:val="%5."/>
      <w:lvlJc w:val="left"/>
      <w:pPr>
        <w:ind w:left="4200" w:hanging="360"/>
      </w:pPr>
    </w:lvl>
    <w:lvl w:ilvl="5" w:tplc="0408001B" w:tentative="1">
      <w:start w:val="1"/>
      <w:numFmt w:val="lowerRoman"/>
      <w:lvlText w:val="%6."/>
      <w:lvlJc w:val="right"/>
      <w:pPr>
        <w:ind w:left="4920" w:hanging="180"/>
      </w:pPr>
    </w:lvl>
    <w:lvl w:ilvl="6" w:tplc="0408000F" w:tentative="1">
      <w:start w:val="1"/>
      <w:numFmt w:val="decimal"/>
      <w:lvlText w:val="%7."/>
      <w:lvlJc w:val="left"/>
      <w:pPr>
        <w:ind w:left="5640" w:hanging="360"/>
      </w:pPr>
    </w:lvl>
    <w:lvl w:ilvl="7" w:tplc="04080019" w:tentative="1">
      <w:start w:val="1"/>
      <w:numFmt w:val="lowerLetter"/>
      <w:lvlText w:val="%8."/>
      <w:lvlJc w:val="left"/>
      <w:pPr>
        <w:ind w:left="6360" w:hanging="360"/>
      </w:pPr>
    </w:lvl>
    <w:lvl w:ilvl="8" w:tplc="0408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>
    <w:nsid w:val="20C00C54"/>
    <w:multiLevelType w:val="hybridMultilevel"/>
    <w:tmpl w:val="5DE472B8"/>
    <w:lvl w:ilvl="0" w:tplc="FA6C9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F28E0"/>
    <w:multiLevelType w:val="hybridMultilevel"/>
    <w:tmpl w:val="57360FC2"/>
    <w:lvl w:ilvl="0" w:tplc="86EEE5AC">
      <w:start w:val="1"/>
      <w:numFmt w:val="upperRoman"/>
      <w:lvlText w:val="%1."/>
      <w:lvlJc w:val="left"/>
      <w:pPr>
        <w:tabs>
          <w:tab w:val="num" w:pos="113"/>
        </w:tabs>
        <w:ind w:left="720" w:hanging="720"/>
      </w:pPr>
      <w:rPr>
        <w:rFonts w:ascii="Verdana" w:hAnsi="Verdana" w:hint="default"/>
        <w:b/>
        <w:i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B2116F"/>
    <w:multiLevelType w:val="hybridMultilevel"/>
    <w:tmpl w:val="F190D414"/>
    <w:lvl w:ilvl="0" w:tplc="0408000F">
      <w:start w:val="1"/>
      <w:numFmt w:val="decimal"/>
      <w:lvlText w:val="%1."/>
      <w:lvlJc w:val="left"/>
      <w:pPr>
        <w:ind w:left="1260" w:hanging="360"/>
      </w:pPr>
    </w:lvl>
    <w:lvl w:ilvl="1" w:tplc="04080019" w:tentative="1">
      <w:start w:val="1"/>
      <w:numFmt w:val="lowerLetter"/>
      <w:lvlText w:val="%2."/>
      <w:lvlJc w:val="left"/>
      <w:pPr>
        <w:ind w:left="1980" w:hanging="360"/>
      </w:pPr>
    </w:lvl>
    <w:lvl w:ilvl="2" w:tplc="0408001B" w:tentative="1">
      <w:start w:val="1"/>
      <w:numFmt w:val="lowerRoman"/>
      <w:lvlText w:val="%3."/>
      <w:lvlJc w:val="right"/>
      <w:pPr>
        <w:ind w:left="2700" w:hanging="180"/>
      </w:pPr>
    </w:lvl>
    <w:lvl w:ilvl="3" w:tplc="0408000F" w:tentative="1">
      <w:start w:val="1"/>
      <w:numFmt w:val="decimal"/>
      <w:lvlText w:val="%4."/>
      <w:lvlJc w:val="left"/>
      <w:pPr>
        <w:ind w:left="3420" w:hanging="360"/>
      </w:pPr>
    </w:lvl>
    <w:lvl w:ilvl="4" w:tplc="04080019" w:tentative="1">
      <w:start w:val="1"/>
      <w:numFmt w:val="lowerLetter"/>
      <w:lvlText w:val="%5."/>
      <w:lvlJc w:val="left"/>
      <w:pPr>
        <w:ind w:left="4140" w:hanging="360"/>
      </w:pPr>
    </w:lvl>
    <w:lvl w:ilvl="5" w:tplc="0408001B" w:tentative="1">
      <w:start w:val="1"/>
      <w:numFmt w:val="lowerRoman"/>
      <w:lvlText w:val="%6."/>
      <w:lvlJc w:val="right"/>
      <w:pPr>
        <w:ind w:left="4860" w:hanging="180"/>
      </w:pPr>
    </w:lvl>
    <w:lvl w:ilvl="6" w:tplc="0408000F" w:tentative="1">
      <w:start w:val="1"/>
      <w:numFmt w:val="decimal"/>
      <w:lvlText w:val="%7."/>
      <w:lvlJc w:val="left"/>
      <w:pPr>
        <w:ind w:left="5580" w:hanging="360"/>
      </w:pPr>
    </w:lvl>
    <w:lvl w:ilvl="7" w:tplc="04080019" w:tentative="1">
      <w:start w:val="1"/>
      <w:numFmt w:val="lowerLetter"/>
      <w:lvlText w:val="%8."/>
      <w:lvlJc w:val="left"/>
      <w:pPr>
        <w:ind w:left="6300" w:hanging="360"/>
      </w:pPr>
    </w:lvl>
    <w:lvl w:ilvl="8" w:tplc="040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6783553"/>
    <w:multiLevelType w:val="hybridMultilevel"/>
    <w:tmpl w:val="FB1C237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B35D39"/>
    <w:multiLevelType w:val="hybridMultilevel"/>
    <w:tmpl w:val="3BA6BF6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6DC7D37"/>
    <w:multiLevelType w:val="hybridMultilevel"/>
    <w:tmpl w:val="EFD41FD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0A07B0"/>
    <w:multiLevelType w:val="hybridMultilevel"/>
    <w:tmpl w:val="F306F212"/>
    <w:lvl w:ilvl="0" w:tplc="CB2E4CB4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>
    <w:nsid w:val="77442F67"/>
    <w:multiLevelType w:val="hybridMultilevel"/>
    <w:tmpl w:val="FB1C237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10"/>
  </w:num>
  <w:num w:numId="6">
    <w:abstractNumId w:val="8"/>
  </w:num>
  <w:num w:numId="7">
    <w:abstractNumId w:val="4"/>
  </w:num>
  <w:num w:numId="8">
    <w:abstractNumId w:val="3"/>
  </w:num>
  <w:num w:numId="9">
    <w:abstractNumId w:val="7"/>
  </w:num>
  <w:num w:numId="10">
    <w:abstractNumId w:val="11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2DEC"/>
    <w:rsid w:val="00017EDB"/>
    <w:rsid w:val="00056E6D"/>
    <w:rsid w:val="00060778"/>
    <w:rsid w:val="00061F3C"/>
    <w:rsid w:val="000730C2"/>
    <w:rsid w:val="00083998"/>
    <w:rsid w:val="00090069"/>
    <w:rsid w:val="000A08A9"/>
    <w:rsid w:val="000D2824"/>
    <w:rsid w:val="000D775D"/>
    <w:rsid w:val="000E178E"/>
    <w:rsid w:val="000E2570"/>
    <w:rsid w:val="000E719E"/>
    <w:rsid w:val="000F342C"/>
    <w:rsid w:val="00102A88"/>
    <w:rsid w:val="00106813"/>
    <w:rsid w:val="00120C35"/>
    <w:rsid w:val="001278D7"/>
    <w:rsid w:val="001329F2"/>
    <w:rsid w:val="0013510C"/>
    <w:rsid w:val="00141746"/>
    <w:rsid w:val="0014547D"/>
    <w:rsid w:val="001653A4"/>
    <w:rsid w:val="00172243"/>
    <w:rsid w:val="001B02CE"/>
    <w:rsid w:val="001C32DD"/>
    <w:rsid w:val="001C64DD"/>
    <w:rsid w:val="001C7D31"/>
    <w:rsid w:val="001D4CE4"/>
    <w:rsid w:val="001D6C94"/>
    <w:rsid w:val="001E5281"/>
    <w:rsid w:val="001F193D"/>
    <w:rsid w:val="001F3E8D"/>
    <w:rsid w:val="001F4319"/>
    <w:rsid w:val="001F5C5F"/>
    <w:rsid w:val="00236A0D"/>
    <w:rsid w:val="00256ABB"/>
    <w:rsid w:val="002570C2"/>
    <w:rsid w:val="00270DF7"/>
    <w:rsid w:val="002716DD"/>
    <w:rsid w:val="00284B73"/>
    <w:rsid w:val="002A755A"/>
    <w:rsid w:val="002B4E12"/>
    <w:rsid w:val="002B6566"/>
    <w:rsid w:val="002C3F79"/>
    <w:rsid w:val="002F4D1A"/>
    <w:rsid w:val="002F5F3C"/>
    <w:rsid w:val="00303D19"/>
    <w:rsid w:val="0031038C"/>
    <w:rsid w:val="00313ADF"/>
    <w:rsid w:val="003153FE"/>
    <w:rsid w:val="00316872"/>
    <w:rsid w:val="00320E1E"/>
    <w:rsid w:val="00322866"/>
    <w:rsid w:val="003326C5"/>
    <w:rsid w:val="0033574C"/>
    <w:rsid w:val="00345B05"/>
    <w:rsid w:val="00352DD3"/>
    <w:rsid w:val="00360C40"/>
    <w:rsid w:val="00361E69"/>
    <w:rsid w:val="003666AF"/>
    <w:rsid w:val="00371C49"/>
    <w:rsid w:val="003724F2"/>
    <w:rsid w:val="0037265F"/>
    <w:rsid w:val="00377A0E"/>
    <w:rsid w:val="003823D1"/>
    <w:rsid w:val="003865D1"/>
    <w:rsid w:val="003A6BF0"/>
    <w:rsid w:val="003C4FE6"/>
    <w:rsid w:val="003D30B0"/>
    <w:rsid w:val="003F4386"/>
    <w:rsid w:val="0040791F"/>
    <w:rsid w:val="00410DE6"/>
    <w:rsid w:val="00430A66"/>
    <w:rsid w:val="004375D3"/>
    <w:rsid w:val="00440B8C"/>
    <w:rsid w:val="00460603"/>
    <w:rsid w:val="004632EB"/>
    <w:rsid w:val="004644BF"/>
    <w:rsid w:val="00477913"/>
    <w:rsid w:val="00477F2E"/>
    <w:rsid w:val="00483A1A"/>
    <w:rsid w:val="004913F3"/>
    <w:rsid w:val="00494915"/>
    <w:rsid w:val="004A41D2"/>
    <w:rsid w:val="004B6559"/>
    <w:rsid w:val="004B77D9"/>
    <w:rsid w:val="004B7FB4"/>
    <w:rsid w:val="004C2438"/>
    <w:rsid w:val="0050425C"/>
    <w:rsid w:val="005069F4"/>
    <w:rsid w:val="005112EF"/>
    <w:rsid w:val="00514D47"/>
    <w:rsid w:val="00517437"/>
    <w:rsid w:val="005407C4"/>
    <w:rsid w:val="00545E9F"/>
    <w:rsid w:val="0057668E"/>
    <w:rsid w:val="0058381D"/>
    <w:rsid w:val="005A24D4"/>
    <w:rsid w:val="005A45B8"/>
    <w:rsid w:val="005A5EA4"/>
    <w:rsid w:val="005B34E4"/>
    <w:rsid w:val="005B57A9"/>
    <w:rsid w:val="005B711E"/>
    <w:rsid w:val="005D784E"/>
    <w:rsid w:val="005F4450"/>
    <w:rsid w:val="00617CCE"/>
    <w:rsid w:val="00623F13"/>
    <w:rsid w:val="00634DAA"/>
    <w:rsid w:val="0066310A"/>
    <w:rsid w:val="00664CBA"/>
    <w:rsid w:val="006718C3"/>
    <w:rsid w:val="00676C5F"/>
    <w:rsid w:val="006812B6"/>
    <w:rsid w:val="006821BE"/>
    <w:rsid w:val="00694FA8"/>
    <w:rsid w:val="00695FBA"/>
    <w:rsid w:val="006A4B9A"/>
    <w:rsid w:val="006A79C4"/>
    <w:rsid w:val="006C39EC"/>
    <w:rsid w:val="006C586B"/>
    <w:rsid w:val="006C68AB"/>
    <w:rsid w:val="006D6BD2"/>
    <w:rsid w:val="006D70DA"/>
    <w:rsid w:val="006F6A5F"/>
    <w:rsid w:val="00701299"/>
    <w:rsid w:val="00726EBE"/>
    <w:rsid w:val="00737475"/>
    <w:rsid w:val="007420AF"/>
    <w:rsid w:val="00742926"/>
    <w:rsid w:val="00753805"/>
    <w:rsid w:val="0075799F"/>
    <w:rsid w:val="00757EDE"/>
    <w:rsid w:val="00761BE9"/>
    <w:rsid w:val="007A082D"/>
    <w:rsid w:val="007A2738"/>
    <w:rsid w:val="007A41F0"/>
    <w:rsid w:val="007A4B15"/>
    <w:rsid w:val="007B3472"/>
    <w:rsid w:val="007B639A"/>
    <w:rsid w:val="007C7D82"/>
    <w:rsid w:val="007D27EE"/>
    <w:rsid w:val="007D668A"/>
    <w:rsid w:val="007E0ADA"/>
    <w:rsid w:val="007F2D96"/>
    <w:rsid w:val="007F5414"/>
    <w:rsid w:val="00814680"/>
    <w:rsid w:val="00821902"/>
    <w:rsid w:val="0082631E"/>
    <w:rsid w:val="00827519"/>
    <w:rsid w:val="00852278"/>
    <w:rsid w:val="00856B4F"/>
    <w:rsid w:val="008665FD"/>
    <w:rsid w:val="00870A53"/>
    <w:rsid w:val="008717A7"/>
    <w:rsid w:val="00874309"/>
    <w:rsid w:val="008748A7"/>
    <w:rsid w:val="00874E4A"/>
    <w:rsid w:val="00880085"/>
    <w:rsid w:val="008B010F"/>
    <w:rsid w:val="008B5A1E"/>
    <w:rsid w:val="008C6027"/>
    <w:rsid w:val="008C76C5"/>
    <w:rsid w:val="008D13DC"/>
    <w:rsid w:val="008F1A5D"/>
    <w:rsid w:val="008F2C70"/>
    <w:rsid w:val="008F6783"/>
    <w:rsid w:val="0090237E"/>
    <w:rsid w:val="00913E51"/>
    <w:rsid w:val="009205E4"/>
    <w:rsid w:val="00920A32"/>
    <w:rsid w:val="0092119E"/>
    <w:rsid w:val="00926662"/>
    <w:rsid w:val="009273AC"/>
    <w:rsid w:val="009341BE"/>
    <w:rsid w:val="0096705D"/>
    <w:rsid w:val="00972E0E"/>
    <w:rsid w:val="00996C8A"/>
    <w:rsid w:val="009970FF"/>
    <w:rsid w:val="009977CE"/>
    <w:rsid w:val="009B75BE"/>
    <w:rsid w:val="009C1716"/>
    <w:rsid w:val="009C4A88"/>
    <w:rsid w:val="009C71E2"/>
    <w:rsid w:val="009E389B"/>
    <w:rsid w:val="009E4DBD"/>
    <w:rsid w:val="009F3061"/>
    <w:rsid w:val="009F7508"/>
    <w:rsid w:val="00A12B48"/>
    <w:rsid w:val="00A15799"/>
    <w:rsid w:val="00A2170B"/>
    <w:rsid w:val="00A27CEE"/>
    <w:rsid w:val="00A353DF"/>
    <w:rsid w:val="00A37735"/>
    <w:rsid w:val="00A46A47"/>
    <w:rsid w:val="00A5169C"/>
    <w:rsid w:val="00A6544A"/>
    <w:rsid w:val="00A84D5B"/>
    <w:rsid w:val="00A91732"/>
    <w:rsid w:val="00A927AA"/>
    <w:rsid w:val="00AC0222"/>
    <w:rsid w:val="00AC0AF6"/>
    <w:rsid w:val="00AC7E90"/>
    <w:rsid w:val="00AF0047"/>
    <w:rsid w:val="00AF57E2"/>
    <w:rsid w:val="00B1246B"/>
    <w:rsid w:val="00B22EE2"/>
    <w:rsid w:val="00B24B0E"/>
    <w:rsid w:val="00B40924"/>
    <w:rsid w:val="00B4387A"/>
    <w:rsid w:val="00B468D0"/>
    <w:rsid w:val="00B50019"/>
    <w:rsid w:val="00B731CC"/>
    <w:rsid w:val="00B77106"/>
    <w:rsid w:val="00B801ED"/>
    <w:rsid w:val="00B82EA8"/>
    <w:rsid w:val="00B90928"/>
    <w:rsid w:val="00B92C62"/>
    <w:rsid w:val="00B92DEC"/>
    <w:rsid w:val="00B9504A"/>
    <w:rsid w:val="00BA60A7"/>
    <w:rsid w:val="00BA659F"/>
    <w:rsid w:val="00BB053E"/>
    <w:rsid w:val="00BB2F8B"/>
    <w:rsid w:val="00BD3275"/>
    <w:rsid w:val="00BD78E1"/>
    <w:rsid w:val="00BF7AA4"/>
    <w:rsid w:val="00C01FAE"/>
    <w:rsid w:val="00C14585"/>
    <w:rsid w:val="00C2009B"/>
    <w:rsid w:val="00C24CCF"/>
    <w:rsid w:val="00C25143"/>
    <w:rsid w:val="00C43B30"/>
    <w:rsid w:val="00C45273"/>
    <w:rsid w:val="00C51872"/>
    <w:rsid w:val="00C86EA8"/>
    <w:rsid w:val="00CA4911"/>
    <w:rsid w:val="00CB5488"/>
    <w:rsid w:val="00CE3C9F"/>
    <w:rsid w:val="00CE6743"/>
    <w:rsid w:val="00D05D73"/>
    <w:rsid w:val="00D060BE"/>
    <w:rsid w:val="00D423E9"/>
    <w:rsid w:val="00D57697"/>
    <w:rsid w:val="00D729EA"/>
    <w:rsid w:val="00DA21AD"/>
    <w:rsid w:val="00DA2A34"/>
    <w:rsid w:val="00DA4472"/>
    <w:rsid w:val="00DC0A11"/>
    <w:rsid w:val="00DD1529"/>
    <w:rsid w:val="00DE2265"/>
    <w:rsid w:val="00DF7A5E"/>
    <w:rsid w:val="00E02830"/>
    <w:rsid w:val="00E070AB"/>
    <w:rsid w:val="00E15760"/>
    <w:rsid w:val="00E27C59"/>
    <w:rsid w:val="00E3018A"/>
    <w:rsid w:val="00E44D32"/>
    <w:rsid w:val="00E51E56"/>
    <w:rsid w:val="00E97C16"/>
    <w:rsid w:val="00EA51C9"/>
    <w:rsid w:val="00EB4AC8"/>
    <w:rsid w:val="00EF0F25"/>
    <w:rsid w:val="00EF1718"/>
    <w:rsid w:val="00EF36E3"/>
    <w:rsid w:val="00F00658"/>
    <w:rsid w:val="00F00A1F"/>
    <w:rsid w:val="00F14BEA"/>
    <w:rsid w:val="00F2721A"/>
    <w:rsid w:val="00F277DA"/>
    <w:rsid w:val="00F300E6"/>
    <w:rsid w:val="00F44C85"/>
    <w:rsid w:val="00F543B3"/>
    <w:rsid w:val="00F55A74"/>
    <w:rsid w:val="00F76B2D"/>
    <w:rsid w:val="00F82873"/>
    <w:rsid w:val="00F839D4"/>
    <w:rsid w:val="00FA0CA2"/>
    <w:rsid w:val="00FA200A"/>
    <w:rsid w:val="00FB0E5E"/>
    <w:rsid w:val="00FB3779"/>
    <w:rsid w:val="00FD37A5"/>
    <w:rsid w:val="00FE6615"/>
    <w:rsid w:val="00FE7F0F"/>
    <w:rsid w:val="00FF0BFD"/>
    <w:rsid w:val="00FF7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0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1D6C94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rsid w:val="001D6C94"/>
    <w:rPr>
      <w:rFonts w:ascii="Tahoma" w:hAnsi="Tahoma" w:cs="Tahoma"/>
      <w:sz w:val="16"/>
      <w:szCs w:val="16"/>
    </w:rPr>
  </w:style>
  <w:style w:type="paragraph" w:styleId="a5">
    <w:name w:val="Title"/>
    <w:basedOn w:val="a"/>
    <w:qFormat/>
    <w:rsid w:val="00F76B2D"/>
    <w:pPr>
      <w:jc w:val="center"/>
    </w:pPr>
    <w:rPr>
      <w:rFonts w:ascii="Arial" w:hAnsi="Arial" w:cs="Arial"/>
      <w:b/>
      <w:bCs/>
    </w:rPr>
  </w:style>
  <w:style w:type="paragraph" w:styleId="a6">
    <w:name w:val="Body Text"/>
    <w:basedOn w:val="a"/>
    <w:link w:val="Char0"/>
    <w:rsid w:val="00F76B2D"/>
    <w:pPr>
      <w:spacing w:after="120"/>
    </w:pPr>
  </w:style>
  <w:style w:type="character" w:styleId="a7">
    <w:name w:val="Strong"/>
    <w:basedOn w:val="a0"/>
    <w:qFormat/>
    <w:rsid w:val="00477F2E"/>
    <w:rPr>
      <w:b/>
      <w:bCs/>
    </w:rPr>
  </w:style>
  <w:style w:type="character" w:styleId="a8">
    <w:name w:val="Emphasis"/>
    <w:basedOn w:val="a0"/>
    <w:qFormat/>
    <w:rsid w:val="00477F2E"/>
    <w:rPr>
      <w:i/>
      <w:iCs/>
    </w:rPr>
  </w:style>
  <w:style w:type="paragraph" w:styleId="a9">
    <w:name w:val="Subtitle"/>
    <w:basedOn w:val="a"/>
    <w:next w:val="a"/>
    <w:link w:val="Char1"/>
    <w:qFormat/>
    <w:rsid w:val="00477F2E"/>
    <w:pPr>
      <w:spacing w:after="60"/>
      <w:jc w:val="center"/>
      <w:outlineLvl w:val="1"/>
    </w:pPr>
    <w:rPr>
      <w:rFonts w:ascii="Cambria" w:hAnsi="Cambria"/>
    </w:rPr>
  </w:style>
  <w:style w:type="character" w:customStyle="1" w:styleId="Char1">
    <w:name w:val="Υπότιτλος Char"/>
    <w:basedOn w:val="a0"/>
    <w:link w:val="a9"/>
    <w:rsid w:val="00477F2E"/>
    <w:rPr>
      <w:rFonts w:ascii="Cambria" w:eastAsia="Times New Roman" w:hAnsi="Cambria" w:cs="Times New Roman"/>
      <w:sz w:val="24"/>
      <w:szCs w:val="24"/>
    </w:rPr>
  </w:style>
  <w:style w:type="paragraph" w:styleId="2">
    <w:name w:val="Body Text 2"/>
    <w:basedOn w:val="a"/>
    <w:link w:val="2Char"/>
    <w:rsid w:val="003153FE"/>
    <w:pPr>
      <w:spacing w:after="120" w:line="480" w:lineRule="auto"/>
    </w:pPr>
  </w:style>
  <w:style w:type="character" w:customStyle="1" w:styleId="2Char">
    <w:name w:val="Σώμα κείμενου 2 Char"/>
    <w:basedOn w:val="a0"/>
    <w:link w:val="2"/>
    <w:rsid w:val="003153FE"/>
    <w:rPr>
      <w:sz w:val="24"/>
      <w:szCs w:val="24"/>
    </w:rPr>
  </w:style>
  <w:style w:type="character" w:customStyle="1" w:styleId="Char0">
    <w:name w:val="Σώμα κειμένου Char"/>
    <w:basedOn w:val="a0"/>
    <w:link w:val="a6"/>
    <w:rsid w:val="0006077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souknida\Application%20Data\Microsoft\&#928;&#961;&#972;&#964;&#965;&#960;&#945;\&#928;&#916;&#917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DF63C-0D09-43C7-8D9C-02E04CF45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ΠΔΕ.dot</Template>
  <TotalTime>0</TotalTime>
  <Pages>1</Pages>
  <Words>246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ΥΠΟΥΡΓΕΙΟ ΠΑΙΔΕΙΑΣ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st</dc:creator>
  <cp:lastModifiedBy>sxaroni</cp:lastModifiedBy>
  <cp:revision>2</cp:revision>
  <cp:lastPrinted>2020-10-26T08:32:00Z</cp:lastPrinted>
  <dcterms:created xsi:type="dcterms:W3CDTF">2020-11-09T07:44:00Z</dcterms:created>
  <dcterms:modified xsi:type="dcterms:W3CDTF">2020-11-09T07:44:00Z</dcterms:modified>
</cp:coreProperties>
</file>